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471EEB" w14:textId="77777777" w:rsidR="00AA6921" w:rsidRDefault="00AA6921" w:rsidP="00AA692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GILBERT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fl.1419)</w:t>
      </w:r>
    </w:p>
    <w:p w14:paraId="227A024D" w14:textId="77777777" w:rsidR="00AA6921" w:rsidRDefault="00AA6921" w:rsidP="00AA692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Oxford University.</w:t>
      </w:r>
    </w:p>
    <w:p w14:paraId="3DB71139" w14:textId="77777777" w:rsidR="00AA6921" w:rsidRDefault="00AA6921" w:rsidP="00AA6921">
      <w:pPr>
        <w:pStyle w:val="NoSpacing"/>
        <w:rPr>
          <w:rFonts w:cs="Times New Roman"/>
          <w:szCs w:val="24"/>
        </w:rPr>
      </w:pPr>
    </w:p>
    <w:p w14:paraId="331C9BF6" w14:textId="77777777" w:rsidR="00AA6921" w:rsidRDefault="00AA6921" w:rsidP="00AA6921">
      <w:pPr>
        <w:pStyle w:val="NoSpacing"/>
        <w:rPr>
          <w:rFonts w:cs="Times New Roman"/>
          <w:szCs w:val="24"/>
        </w:rPr>
      </w:pPr>
    </w:p>
    <w:p w14:paraId="6B98078D" w14:textId="77777777" w:rsidR="00AA6921" w:rsidRDefault="00AA6921" w:rsidP="00AA692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1419</w:t>
      </w:r>
      <w:r>
        <w:rPr>
          <w:rFonts w:cs="Times New Roman"/>
          <w:szCs w:val="24"/>
        </w:rPr>
        <w:tab/>
        <w:t>Warden of Merton College.</w:t>
      </w:r>
    </w:p>
    <w:p w14:paraId="4266AE99" w14:textId="77777777" w:rsidR="00AA6921" w:rsidRDefault="00AA6921" w:rsidP="00AA692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("Oxford </w:t>
      </w:r>
      <w:proofErr w:type="spellStart"/>
      <w:r>
        <w:rPr>
          <w:rFonts w:cs="Times New Roman"/>
          <w:szCs w:val="24"/>
        </w:rPr>
        <w:t>Honours</w:t>
      </w:r>
      <w:proofErr w:type="spellEnd"/>
      <w:r>
        <w:rPr>
          <w:rFonts w:cs="Times New Roman"/>
          <w:szCs w:val="24"/>
        </w:rPr>
        <w:t xml:space="preserve"> 1220 – 1896" pub. The Clarendon Press 1894 p.98)</w:t>
      </w:r>
    </w:p>
    <w:p w14:paraId="7844FF84" w14:textId="77777777" w:rsidR="00AA6921" w:rsidRDefault="00AA6921" w:rsidP="00AA6921">
      <w:pPr>
        <w:pStyle w:val="NoSpacing"/>
        <w:rPr>
          <w:rFonts w:cs="Times New Roman"/>
          <w:szCs w:val="24"/>
        </w:rPr>
      </w:pPr>
    </w:p>
    <w:p w14:paraId="0A0B664A" w14:textId="77777777" w:rsidR="00AA6921" w:rsidRDefault="00AA6921" w:rsidP="00AA6921">
      <w:pPr>
        <w:pStyle w:val="NoSpacing"/>
        <w:rPr>
          <w:rFonts w:cs="Times New Roman"/>
          <w:szCs w:val="24"/>
        </w:rPr>
      </w:pPr>
    </w:p>
    <w:p w14:paraId="725FD7C2" w14:textId="77777777" w:rsidR="00AA6921" w:rsidRDefault="00AA6921" w:rsidP="00AA692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November 2024</w:t>
      </w:r>
    </w:p>
    <w:p w14:paraId="11389A2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7DA906" w14:textId="77777777" w:rsidR="00AA6921" w:rsidRDefault="00AA6921" w:rsidP="009139A6">
      <w:r>
        <w:separator/>
      </w:r>
    </w:p>
  </w:endnote>
  <w:endnote w:type="continuationSeparator" w:id="0">
    <w:p w14:paraId="6A8E1E6C" w14:textId="77777777" w:rsidR="00AA6921" w:rsidRDefault="00AA692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37DA6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4FD98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7A228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E7D979" w14:textId="77777777" w:rsidR="00AA6921" w:rsidRDefault="00AA6921" w:rsidP="009139A6">
      <w:r>
        <w:separator/>
      </w:r>
    </w:p>
  </w:footnote>
  <w:footnote w:type="continuationSeparator" w:id="0">
    <w:p w14:paraId="1A04A0CA" w14:textId="77777777" w:rsidR="00AA6921" w:rsidRDefault="00AA692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C730E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CD72D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F1E94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921"/>
    <w:rsid w:val="000666E0"/>
    <w:rsid w:val="002510B7"/>
    <w:rsid w:val="00270799"/>
    <w:rsid w:val="005C130B"/>
    <w:rsid w:val="00826F5C"/>
    <w:rsid w:val="009139A6"/>
    <w:rsid w:val="00924A27"/>
    <w:rsid w:val="009411C2"/>
    <w:rsid w:val="009448BB"/>
    <w:rsid w:val="00947624"/>
    <w:rsid w:val="00A3176C"/>
    <w:rsid w:val="00AA6921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ABB95E"/>
  <w15:chartTrackingRefBased/>
  <w15:docId w15:val="{AB5F12E2-D6A6-4F1A-A318-1FE2BCC19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2024-11-20T21:12:00Z</dcterms:created>
  <dcterms:modified xsi:type="dcterms:W3CDTF">2024-11-20T21:15:00Z</dcterms:modified>
</cp:coreProperties>
</file>